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BE1EA37" w:rsidR="00F372C9" w:rsidRPr="00B552DB" w:rsidRDefault="00C643FC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C643FC">
              <w:rPr>
                <w:rFonts w:ascii="Calibri Light" w:hAnsi="Calibri Light" w:cs="Calibri Light"/>
                <w:b/>
              </w:rPr>
              <w:t>IT TECHNINĖS ĮRANGOS PIRKIMAS (PPR-334)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074E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33241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3F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23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Živilė Šakalienė</cp:lastModifiedBy>
  <cp:revision>21</cp:revision>
  <cp:lastPrinted>2021-01-19T12:06:00Z</cp:lastPrinted>
  <dcterms:created xsi:type="dcterms:W3CDTF">2023-01-03T07:25:00Z</dcterms:created>
  <dcterms:modified xsi:type="dcterms:W3CDTF">2025-05-08T05:03:00Z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